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C743A55" w:rsidR="004F0988" w:rsidRPr="00622D75" w:rsidRDefault="004F0988" w:rsidP="00622D75">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622D75">
              <w:t>0</w:t>
            </w:r>
            <w:r w:rsidRPr="00622D75">
              <w:t>.</w:t>
            </w:r>
            <w:bookmarkEnd w:id="4"/>
            <w:r w:rsidR="00622D75">
              <w:t>0</w:t>
            </w:r>
            <w:r w:rsidRPr="00622D75">
              <w:t xml:space="preserve"> </w:t>
            </w:r>
            <w:r w:rsidRPr="00622D75">
              <w:rPr>
                <w:sz w:val="32"/>
              </w:rPr>
              <w:t>(</w:t>
            </w:r>
            <w:bookmarkStart w:id="5" w:name="issueDate"/>
            <w:r w:rsidR="00622D75">
              <w:rPr>
                <w:sz w:val="32"/>
              </w:rPr>
              <w:t>2022</w:t>
            </w:r>
            <w:r w:rsidRPr="00622D75">
              <w:rPr>
                <w:sz w:val="32"/>
              </w:rPr>
              <w:t>-</w:t>
            </w:r>
            <w:bookmarkEnd w:id="5"/>
            <w:r w:rsidR="00622D75">
              <w:rPr>
                <w:sz w:val="32"/>
              </w:rPr>
              <w:t>02</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8A545EE" w14:textId="77777777" w:rsidR="00F92A46"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92A46">
        <w:t>Foreword</w:t>
      </w:r>
      <w:r w:rsidR="00F92A46">
        <w:tab/>
      </w:r>
      <w:r w:rsidR="00F92A46">
        <w:fldChar w:fldCharType="begin"/>
      </w:r>
      <w:r w:rsidR="00F92A46">
        <w:instrText xml:space="preserve"> PAGEREF _Toc93499900 \h </w:instrText>
      </w:r>
      <w:r w:rsidR="00F92A46">
        <w:fldChar w:fldCharType="separate"/>
      </w:r>
      <w:r w:rsidR="00F92A46">
        <w:t>4</w:t>
      </w:r>
      <w:r w:rsidR="00F92A46">
        <w:fldChar w:fldCharType="end"/>
      </w:r>
    </w:p>
    <w:p w14:paraId="17788245" w14:textId="77777777" w:rsidR="00F92A46" w:rsidRDefault="00F92A46">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_Toc93499901 \h </w:instrText>
      </w:r>
      <w:r>
        <w:fldChar w:fldCharType="separate"/>
      </w:r>
      <w:r>
        <w:t>5</w:t>
      </w:r>
      <w:r>
        <w:fldChar w:fldCharType="end"/>
      </w:r>
    </w:p>
    <w:p w14:paraId="052A5D7F" w14:textId="77777777" w:rsidR="00F92A46" w:rsidRDefault="00F92A4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_Toc93499902 \h </w:instrText>
      </w:r>
      <w:r>
        <w:fldChar w:fldCharType="separate"/>
      </w:r>
      <w:r>
        <w:t>6</w:t>
      </w:r>
      <w:r>
        <w:fldChar w:fldCharType="end"/>
      </w:r>
    </w:p>
    <w:p w14:paraId="45518F1A" w14:textId="77777777" w:rsidR="00F92A46" w:rsidRDefault="00F92A4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_Toc93499903 \h </w:instrText>
      </w:r>
      <w:r>
        <w:fldChar w:fldCharType="separate"/>
      </w:r>
      <w:r>
        <w:t>6</w:t>
      </w:r>
      <w:r>
        <w:fldChar w:fldCharType="end"/>
      </w:r>
    </w:p>
    <w:p w14:paraId="64EBBA99" w14:textId="77777777" w:rsidR="00F92A46" w:rsidRDefault="00F92A4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_Toc93499904 \h </w:instrText>
      </w:r>
      <w:r>
        <w:fldChar w:fldCharType="separate"/>
      </w:r>
      <w:r>
        <w:t>6</w:t>
      </w:r>
      <w:r>
        <w:fldChar w:fldCharType="end"/>
      </w:r>
    </w:p>
    <w:p w14:paraId="42627DD6" w14:textId="77777777" w:rsidR="00F92A46" w:rsidRDefault="00F92A4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_Toc93499905 \h </w:instrText>
      </w:r>
      <w:r>
        <w:fldChar w:fldCharType="separate"/>
      </w:r>
      <w:r>
        <w:t>6</w:t>
      </w:r>
      <w:r>
        <w:fldChar w:fldCharType="end"/>
      </w:r>
    </w:p>
    <w:p w14:paraId="5782570D" w14:textId="77777777" w:rsidR="00F92A46" w:rsidRDefault="00F92A4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_Toc93499906 \h </w:instrText>
      </w:r>
      <w:r>
        <w:fldChar w:fldCharType="separate"/>
      </w:r>
      <w:r>
        <w:t>6</w:t>
      </w:r>
      <w:r>
        <w:fldChar w:fldCharType="end"/>
      </w:r>
    </w:p>
    <w:p w14:paraId="3E528589" w14:textId="77777777" w:rsidR="00F92A46" w:rsidRDefault="00F92A4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_Toc93499907 \h </w:instrText>
      </w:r>
      <w:r>
        <w:fldChar w:fldCharType="separate"/>
      </w:r>
      <w:r>
        <w:t>6</w:t>
      </w:r>
      <w:r>
        <w:fldChar w:fldCharType="end"/>
      </w:r>
    </w:p>
    <w:p w14:paraId="7ED99D40" w14:textId="77777777" w:rsidR="00F92A46" w:rsidRDefault="00F92A4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_Toc93499908 \h </w:instrText>
      </w:r>
      <w:r>
        <w:fldChar w:fldCharType="separate"/>
      </w:r>
      <w:r>
        <w:t>7</w:t>
      </w:r>
      <w:r>
        <w:fldChar w:fldCharType="end"/>
      </w:r>
    </w:p>
    <w:p w14:paraId="7D72A133" w14:textId="77777777" w:rsidR="00F92A46" w:rsidRDefault="00F92A4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_Toc93499909 \h </w:instrText>
      </w:r>
      <w:r>
        <w:fldChar w:fldCharType="separate"/>
      </w:r>
      <w:r>
        <w:t>7</w:t>
      </w:r>
      <w:r>
        <w:fldChar w:fldCharType="end"/>
      </w:r>
    </w:p>
    <w:p w14:paraId="319F1298" w14:textId="77777777" w:rsidR="00F92A46" w:rsidRDefault="00F92A4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_Toc93499910 \h </w:instrText>
      </w:r>
      <w:r>
        <w:fldChar w:fldCharType="separate"/>
      </w:r>
      <w:r>
        <w:t>7</w:t>
      </w:r>
      <w:r>
        <w:fldChar w:fldCharType="end"/>
      </w:r>
    </w:p>
    <w:p w14:paraId="3E992ECE" w14:textId="77777777" w:rsidR="00F92A46" w:rsidRDefault="00F92A46">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_Toc93499911 \h </w:instrText>
      </w:r>
      <w:r>
        <w:fldChar w:fldCharType="separate"/>
      </w:r>
      <w:r>
        <w:t>7</w:t>
      </w:r>
      <w:r>
        <w:fldChar w:fldCharType="end"/>
      </w:r>
    </w:p>
    <w:p w14:paraId="15A569A8" w14:textId="77777777" w:rsidR="00F92A46" w:rsidRDefault="00F92A46">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_Toc93499912 \h </w:instrText>
      </w:r>
      <w:r>
        <w:fldChar w:fldCharType="separate"/>
      </w:r>
      <w:r>
        <w:t>7</w:t>
      </w:r>
      <w:r>
        <w:fldChar w:fldCharType="end"/>
      </w:r>
    </w:p>
    <w:p w14:paraId="05D31D30" w14:textId="77777777" w:rsidR="00F92A46" w:rsidRDefault="00F92A46">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_Toc93499913 \h </w:instrText>
      </w:r>
      <w:r>
        <w:fldChar w:fldCharType="separate"/>
      </w:r>
      <w:r>
        <w:t>7</w:t>
      </w:r>
      <w:r>
        <w:fldChar w:fldCharType="end"/>
      </w:r>
    </w:p>
    <w:p w14:paraId="0F137509" w14:textId="77777777" w:rsidR="00F92A46" w:rsidRDefault="00F92A46">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_Toc93499914 \h </w:instrText>
      </w:r>
      <w:r>
        <w:fldChar w:fldCharType="separate"/>
      </w:r>
      <w:r>
        <w:t>7</w:t>
      </w:r>
      <w:r>
        <w:fldChar w:fldCharType="end"/>
      </w:r>
    </w:p>
    <w:p w14:paraId="787D8F64" w14:textId="77777777" w:rsidR="00F92A46" w:rsidRDefault="00F92A46">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4105F1">
        <w:rPr>
          <w:spacing w:val="-12"/>
        </w:rPr>
        <w:t xml:space="preserve"> </w:t>
      </w:r>
      <w:r>
        <w:t>data</w:t>
      </w:r>
      <w:r w:rsidRPr="004105F1">
        <w:rPr>
          <w:spacing w:val="-5"/>
        </w:rPr>
        <w:t xml:space="preserve"> </w:t>
      </w:r>
      <w:r>
        <w:t>and</w:t>
      </w:r>
      <w:r w:rsidRPr="004105F1">
        <w:rPr>
          <w:spacing w:val="-4"/>
        </w:rPr>
        <w:t xml:space="preserve"> </w:t>
      </w:r>
      <w:r>
        <w:t>information</w:t>
      </w:r>
      <w:r>
        <w:tab/>
      </w:r>
      <w:r>
        <w:fldChar w:fldCharType="begin"/>
      </w:r>
      <w:r>
        <w:instrText xml:space="preserve"> PAGEREF _Toc93499915 \h </w:instrText>
      </w:r>
      <w:r>
        <w:fldChar w:fldCharType="separate"/>
      </w:r>
      <w:r>
        <w:t>7</w:t>
      </w:r>
      <w:r>
        <w:fldChar w:fldCharType="end"/>
      </w:r>
    </w:p>
    <w:p w14:paraId="03F2E738" w14:textId="77777777" w:rsidR="00F92A46" w:rsidRDefault="00F92A46">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4105F1">
        <w:rPr>
          <w:spacing w:val="-12"/>
        </w:rPr>
        <w:t xml:space="preserve"> </w:t>
      </w:r>
      <w:r>
        <w:t>data</w:t>
      </w:r>
      <w:r w:rsidRPr="004105F1">
        <w:rPr>
          <w:spacing w:val="-5"/>
        </w:rPr>
        <w:t xml:space="preserve"> </w:t>
      </w:r>
      <w:r>
        <w:t>and</w:t>
      </w:r>
      <w:r w:rsidRPr="004105F1">
        <w:rPr>
          <w:spacing w:val="-4"/>
        </w:rPr>
        <w:t xml:space="preserve"> </w:t>
      </w:r>
      <w:r>
        <w:t>information – general</w:t>
      </w:r>
      <w:r>
        <w:tab/>
      </w:r>
      <w:r>
        <w:fldChar w:fldCharType="begin"/>
      </w:r>
      <w:r>
        <w:instrText xml:space="preserve"> PAGEREF _Toc93499916 \h </w:instrText>
      </w:r>
      <w:r>
        <w:fldChar w:fldCharType="separate"/>
      </w:r>
      <w:r>
        <w:t>7</w:t>
      </w:r>
      <w:r>
        <w:fldChar w:fldCharType="end"/>
      </w:r>
    </w:p>
    <w:p w14:paraId="189CF470" w14:textId="77777777" w:rsidR="00F92A46" w:rsidRDefault="00F92A46">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4105F1">
        <w:rPr>
          <w:spacing w:val="-12"/>
        </w:rPr>
        <w:t xml:space="preserve"> </w:t>
      </w:r>
      <w:r>
        <w:t>data</w:t>
      </w:r>
      <w:r w:rsidRPr="004105F1">
        <w:rPr>
          <w:spacing w:val="-5"/>
        </w:rPr>
        <w:t xml:space="preserve"> </w:t>
      </w:r>
      <w:r>
        <w:t>and</w:t>
      </w:r>
      <w:r w:rsidRPr="004105F1">
        <w:rPr>
          <w:spacing w:val="-4"/>
        </w:rPr>
        <w:t xml:space="preserve"> </w:t>
      </w:r>
      <w:r>
        <w:t>information – unauthorized viewing</w:t>
      </w:r>
      <w:r>
        <w:tab/>
      </w:r>
      <w:r>
        <w:fldChar w:fldCharType="begin"/>
      </w:r>
      <w:r>
        <w:instrText xml:space="preserve"> PAGEREF _Toc93499917 \h </w:instrText>
      </w:r>
      <w:r>
        <w:fldChar w:fldCharType="separate"/>
      </w:r>
      <w:r>
        <w:t>7</w:t>
      </w:r>
      <w:r>
        <w:fldChar w:fldCharType="end"/>
      </w:r>
    </w:p>
    <w:p w14:paraId="585A1CCA" w14:textId="77777777" w:rsidR="00F92A46" w:rsidRDefault="00F92A46">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4105F1">
        <w:rPr>
          <w:spacing w:val="-12"/>
        </w:rPr>
        <w:t xml:space="preserve"> </w:t>
      </w:r>
      <w:r>
        <w:t>data</w:t>
      </w:r>
      <w:r w:rsidRPr="004105F1">
        <w:rPr>
          <w:spacing w:val="-5"/>
        </w:rPr>
        <w:t xml:space="preserve"> </w:t>
      </w:r>
      <w:r>
        <w:t>and</w:t>
      </w:r>
      <w:r w:rsidRPr="004105F1">
        <w:rPr>
          <w:spacing w:val="-4"/>
        </w:rPr>
        <w:t xml:space="preserve"> </w:t>
      </w:r>
      <w:r>
        <w:t>information in storage</w:t>
      </w:r>
      <w:r>
        <w:tab/>
      </w:r>
      <w:r>
        <w:fldChar w:fldCharType="begin"/>
      </w:r>
      <w:r>
        <w:instrText xml:space="preserve"> PAGEREF _Toc93499918 \h </w:instrText>
      </w:r>
      <w:r>
        <w:fldChar w:fldCharType="separate"/>
      </w:r>
      <w:r>
        <w:t>7</w:t>
      </w:r>
      <w:r>
        <w:fldChar w:fldCharType="end"/>
      </w:r>
    </w:p>
    <w:p w14:paraId="140F62C1" w14:textId="77777777" w:rsidR="00F92A46" w:rsidRDefault="00F92A46">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4105F1">
        <w:rPr>
          <w:spacing w:val="-12"/>
        </w:rPr>
        <w:t xml:space="preserve"> </w:t>
      </w:r>
      <w:r>
        <w:t>data</w:t>
      </w:r>
      <w:r w:rsidRPr="004105F1">
        <w:rPr>
          <w:spacing w:val="-5"/>
        </w:rPr>
        <w:t xml:space="preserve"> </w:t>
      </w:r>
      <w:r>
        <w:t>and</w:t>
      </w:r>
      <w:r w:rsidRPr="004105F1">
        <w:rPr>
          <w:spacing w:val="-4"/>
        </w:rPr>
        <w:t xml:space="preserve"> </w:t>
      </w:r>
      <w:r>
        <w:t>information in transfer</w:t>
      </w:r>
      <w:r>
        <w:tab/>
      </w:r>
      <w:r>
        <w:fldChar w:fldCharType="begin"/>
      </w:r>
      <w:r>
        <w:instrText xml:space="preserve"> PAGEREF _Toc93499919 \h </w:instrText>
      </w:r>
      <w:r>
        <w:fldChar w:fldCharType="separate"/>
      </w:r>
      <w:r>
        <w:t>7</w:t>
      </w:r>
      <w:r>
        <w:fldChar w:fldCharType="end"/>
      </w:r>
    </w:p>
    <w:p w14:paraId="2D4C32C6" w14:textId="77777777" w:rsidR="00F92A46" w:rsidRDefault="00F92A46">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_Toc93499920 \h </w:instrText>
      </w:r>
      <w:r>
        <w:fldChar w:fldCharType="separate"/>
      </w:r>
      <w:r>
        <w:t>7</w:t>
      </w:r>
      <w:r>
        <w:fldChar w:fldCharType="end"/>
      </w:r>
    </w:p>
    <w:p w14:paraId="5F44934B" w14:textId="77777777" w:rsidR="00F92A46" w:rsidRDefault="00F92A46">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4105F1">
        <w:rPr>
          <w:spacing w:val="-12"/>
        </w:rPr>
        <w:t xml:space="preserve"> </w:t>
      </w:r>
      <w:r>
        <w:t>availability</w:t>
      </w:r>
      <w:r w:rsidRPr="004105F1">
        <w:rPr>
          <w:spacing w:val="-12"/>
        </w:rPr>
        <w:t xml:space="preserve"> </w:t>
      </w:r>
      <w:r>
        <w:t>and</w:t>
      </w:r>
      <w:r w:rsidRPr="004105F1">
        <w:rPr>
          <w:spacing w:val="-4"/>
        </w:rPr>
        <w:t xml:space="preserve"> </w:t>
      </w:r>
      <w:r>
        <w:t>integrity</w:t>
      </w:r>
      <w:r>
        <w:tab/>
      </w:r>
      <w:r>
        <w:fldChar w:fldCharType="begin"/>
      </w:r>
      <w:r>
        <w:instrText xml:space="preserve"> PAGEREF _Toc93499921 \h </w:instrText>
      </w:r>
      <w:r>
        <w:fldChar w:fldCharType="separate"/>
      </w:r>
      <w:r>
        <w:t>7</w:t>
      </w:r>
      <w:r>
        <w:fldChar w:fldCharType="end"/>
      </w:r>
    </w:p>
    <w:p w14:paraId="64D39B61" w14:textId="77777777" w:rsidR="00F92A46" w:rsidRDefault="00F92A46">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4105F1">
        <w:rPr>
          <w:spacing w:val="-17"/>
        </w:rPr>
        <w:t xml:space="preserve"> </w:t>
      </w:r>
      <w:r>
        <w:t>and</w:t>
      </w:r>
      <w:r w:rsidRPr="004105F1">
        <w:rPr>
          <w:spacing w:val="-4"/>
        </w:rPr>
        <w:t xml:space="preserve"> </w:t>
      </w:r>
      <w:r>
        <w:t>authorization</w:t>
      </w:r>
      <w:r>
        <w:tab/>
      </w:r>
      <w:r>
        <w:fldChar w:fldCharType="begin"/>
      </w:r>
      <w:r>
        <w:instrText xml:space="preserve"> PAGEREF _Toc93499922 \h </w:instrText>
      </w:r>
      <w:r>
        <w:fldChar w:fldCharType="separate"/>
      </w:r>
      <w:r>
        <w:t>7</w:t>
      </w:r>
      <w:r>
        <w:fldChar w:fldCharType="end"/>
      </w:r>
    </w:p>
    <w:p w14:paraId="24FCD119" w14:textId="77777777" w:rsidR="00F92A46" w:rsidRDefault="00F92A46">
      <w:pPr>
        <w:pStyle w:val="TOC5"/>
        <w:rPr>
          <w:rFonts w:asciiTheme="minorHAnsi" w:eastAsiaTheme="minorEastAsia" w:hAnsiTheme="minorHAnsi" w:cstheme="minorBidi"/>
          <w:sz w:val="22"/>
          <w:szCs w:val="22"/>
          <w:lang w:val="en-US" w:eastAsia="zh-CN"/>
        </w:rPr>
      </w:pPr>
      <w:r w:rsidRPr="004105F1">
        <w:rPr>
          <w:rFonts w:eastAsia="宋体"/>
        </w:rPr>
        <w:t>4.2.3.4.1</w:t>
      </w:r>
      <w:r>
        <w:rPr>
          <w:rFonts w:asciiTheme="minorHAnsi" w:eastAsiaTheme="minorEastAsia" w:hAnsiTheme="minorHAnsi" w:cstheme="minorBidi"/>
          <w:sz w:val="22"/>
          <w:szCs w:val="22"/>
          <w:lang w:val="en-US" w:eastAsia="zh-CN"/>
        </w:rPr>
        <w:tab/>
      </w:r>
      <w:r w:rsidRPr="004105F1">
        <w:rPr>
          <w:rFonts w:eastAsia="宋体"/>
        </w:rPr>
        <w:t>Authentication attributes</w:t>
      </w:r>
      <w:r>
        <w:tab/>
      </w:r>
      <w:r>
        <w:fldChar w:fldCharType="begin"/>
      </w:r>
      <w:r>
        <w:instrText xml:space="preserve"> PAGEREF _Toc93499923 \h </w:instrText>
      </w:r>
      <w:r>
        <w:fldChar w:fldCharType="separate"/>
      </w:r>
      <w:r>
        <w:t>7</w:t>
      </w:r>
      <w:r>
        <w:fldChar w:fldCharType="end"/>
      </w:r>
    </w:p>
    <w:p w14:paraId="11EE8566" w14:textId="77777777" w:rsidR="00F92A46" w:rsidRDefault="00F92A46">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4105F1">
        <w:rPr>
          <w:spacing w:val="-12"/>
        </w:rPr>
        <w:t xml:space="preserve"> </w:t>
      </w:r>
      <w:r>
        <w:t>sessions</w:t>
      </w:r>
      <w:r>
        <w:tab/>
      </w:r>
      <w:r>
        <w:fldChar w:fldCharType="begin"/>
      </w:r>
      <w:r>
        <w:instrText xml:space="preserve"> PAGEREF _Toc93499924 \h </w:instrText>
      </w:r>
      <w:r>
        <w:fldChar w:fldCharType="separate"/>
      </w:r>
      <w:r>
        <w:t>7</w:t>
      </w:r>
      <w:r>
        <w:fldChar w:fldCharType="end"/>
      </w:r>
    </w:p>
    <w:p w14:paraId="06806151" w14:textId="77777777" w:rsidR="00F92A46" w:rsidRDefault="00F92A46">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_Toc93499925 \h </w:instrText>
      </w:r>
      <w:r>
        <w:fldChar w:fldCharType="separate"/>
      </w:r>
      <w:r>
        <w:t>7</w:t>
      </w:r>
      <w:r>
        <w:fldChar w:fldCharType="end"/>
      </w:r>
    </w:p>
    <w:p w14:paraId="062209F1" w14:textId="77777777" w:rsidR="00F92A46" w:rsidRDefault="00F92A46">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_Toc93499926 \h </w:instrText>
      </w:r>
      <w:r>
        <w:fldChar w:fldCharType="separate"/>
      </w:r>
      <w:r>
        <w:t>7</w:t>
      </w:r>
      <w:r>
        <w:fldChar w:fldCharType="end"/>
      </w:r>
    </w:p>
    <w:p w14:paraId="62E407CA" w14:textId="77777777" w:rsidR="00F92A46" w:rsidRDefault="00F92A46">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_Toc93499927 \h </w:instrText>
      </w:r>
      <w:r>
        <w:fldChar w:fldCharType="separate"/>
      </w:r>
      <w:r>
        <w:t>7</w:t>
      </w:r>
      <w:r>
        <w:fldChar w:fldCharType="end"/>
      </w:r>
    </w:p>
    <w:p w14:paraId="610BB4C9" w14:textId="77777777" w:rsidR="00F92A46" w:rsidRDefault="00F92A46">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_Toc93499928 \h </w:instrText>
      </w:r>
      <w:r>
        <w:fldChar w:fldCharType="separate"/>
      </w:r>
      <w:r>
        <w:t>8</w:t>
      </w:r>
      <w:r>
        <w:fldChar w:fldCharType="end"/>
      </w:r>
    </w:p>
    <w:p w14:paraId="19236C26" w14:textId="77777777" w:rsidR="00F92A46" w:rsidRDefault="00F92A46">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_Toc93499929 \h </w:instrText>
      </w:r>
      <w:r>
        <w:fldChar w:fldCharType="separate"/>
      </w:r>
      <w:r>
        <w:t>8</w:t>
      </w:r>
      <w:r>
        <w:fldChar w:fldCharType="end"/>
      </w:r>
    </w:p>
    <w:p w14:paraId="7EF89B35" w14:textId="77777777" w:rsidR="00F92A46" w:rsidRDefault="00F92A46">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_Toc93499930 \h </w:instrText>
      </w:r>
      <w:r>
        <w:fldChar w:fldCharType="separate"/>
      </w:r>
      <w:r>
        <w:t>8</w:t>
      </w:r>
      <w:r>
        <w:fldChar w:fldCharType="end"/>
      </w:r>
    </w:p>
    <w:p w14:paraId="2267434E" w14:textId="77777777" w:rsidR="00F92A46" w:rsidRDefault="00F92A46">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_Toc93499931 \h </w:instrText>
      </w:r>
      <w:r>
        <w:fldChar w:fldCharType="separate"/>
      </w:r>
      <w:r>
        <w:t>8</w:t>
      </w:r>
      <w:r>
        <w:fldChar w:fldCharType="end"/>
      </w:r>
    </w:p>
    <w:p w14:paraId="6E8DD555" w14:textId="77777777" w:rsidR="00F92A46" w:rsidRDefault="00F92A46">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_Toc93499932 \h </w:instrText>
      </w:r>
      <w:r>
        <w:fldChar w:fldCharType="separate"/>
      </w:r>
      <w:r>
        <w:t>8</w:t>
      </w:r>
      <w:r>
        <w:fldChar w:fldCharType="end"/>
      </w:r>
    </w:p>
    <w:p w14:paraId="523E2174" w14:textId="77777777" w:rsidR="00F92A46" w:rsidRDefault="00F92A46">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_Toc93499933 \h </w:instrText>
      </w:r>
      <w:r>
        <w:fldChar w:fldCharType="separate"/>
      </w:r>
      <w:r>
        <w:t>8</w:t>
      </w:r>
      <w:r>
        <w:fldChar w:fldCharType="end"/>
      </w:r>
    </w:p>
    <w:p w14:paraId="3496377B" w14:textId="77777777" w:rsidR="00F92A46" w:rsidRDefault="00F92A46">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_Toc93499934 \h </w:instrText>
      </w:r>
      <w:r>
        <w:fldChar w:fldCharType="separate"/>
      </w:r>
      <w:r>
        <w:t>8</w:t>
      </w:r>
      <w:r>
        <w:fldChar w:fldCharType="end"/>
      </w:r>
    </w:p>
    <w:p w14:paraId="01DB4972" w14:textId="77777777" w:rsidR="00F92A46" w:rsidRDefault="00F92A46">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_Toc93499935 \h </w:instrText>
      </w:r>
      <w:r>
        <w:fldChar w:fldCharType="separate"/>
      </w:r>
      <w:r>
        <w:t>8</w:t>
      </w:r>
      <w:r>
        <w:fldChar w:fldCharType="end"/>
      </w:r>
    </w:p>
    <w:p w14:paraId="549D5322" w14:textId="77777777" w:rsidR="00F92A46" w:rsidRDefault="00F92A46">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_Toc93499936 \h </w:instrText>
      </w:r>
      <w:r>
        <w:fldChar w:fldCharType="separate"/>
      </w:r>
      <w:r>
        <w:t>8</w:t>
      </w:r>
      <w:r>
        <w:fldChar w:fldCharType="end"/>
      </w:r>
    </w:p>
    <w:p w14:paraId="328B2C73" w14:textId="77777777" w:rsidR="00F92A46" w:rsidRDefault="00F92A46">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_Toc93499937 \h </w:instrText>
      </w:r>
      <w:r>
        <w:fldChar w:fldCharType="separate"/>
      </w:r>
      <w:r>
        <w:t>8</w:t>
      </w:r>
      <w:r>
        <w:fldChar w:fldCharType="end"/>
      </w:r>
    </w:p>
    <w:p w14:paraId="2035143E" w14:textId="77777777" w:rsidR="00F92A46" w:rsidRDefault="00F92A46">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_Toc93499938 \h </w:instrText>
      </w:r>
      <w:r>
        <w:fldChar w:fldCharType="separate"/>
      </w:r>
      <w:r>
        <w:t>8</w:t>
      </w:r>
      <w:r>
        <w:fldChar w:fldCharType="end"/>
      </w:r>
    </w:p>
    <w:p w14:paraId="2F56478C" w14:textId="77777777" w:rsidR="00F92A46" w:rsidRDefault="00F92A46">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_Toc93499939 \h </w:instrText>
      </w:r>
      <w:r>
        <w:fldChar w:fldCharType="separate"/>
      </w:r>
      <w:r>
        <w:t>8</w:t>
      </w:r>
      <w:r>
        <w:fldChar w:fldCharType="end"/>
      </w:r>
    </w:p>
    <w:p w14:paraId="1C03821B" w14:textId="77777777" w:rsidR="00F92A46" w:rsidRDefault="00F92A46">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_Toc93499940 \h </w:instrText>
      </w:r>
      <w:r>
        <w:fldChar w:fldCharType="separate"/>
      </w:r>
      <w:r>
        <w:t>8</w:t>
      </w:r>
      <w:r>
        <w:fldChar w:fldCharType="end"/>
      </w:r>
    </w:p>
    <w:p w14:paraId="4DA2FAC8" w14:textId="77777777" w:rsidR="00F92A46" w:rsidRDefault="00F92A46">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_Toc93499941 \h </w:instrText>
      </w:r>
      <w:r>
        <w:fldChar w:fldCharType="separate"/>
      </w:r>
      <w:r>
        <w:t>8</w:t>
      </w:r>
      <w:r>
        <w:fldChar w:fldCharType="end"/>
      </w:r>
    </w:p>
    <w:p w14:paraId="007BB49C" w14:textId="77777777" w:rsidR="00F92A46" w:rsidRDefault="00F92A46">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_Toc93499942 \h </w:instrText>
      </w:r>
      <w:r>
        <w:fldChar w:fldCharType="separate"/>
      </w:r>
      <w:r>
        <w:t>8</w:t>
      </w:r>
      <w:r>
        <w:fldChar w:fldCharType="end"/>
      </w:r>
    </w:p>
    <w:p w14:paraId="24CC7201" w14:textId="77777777" w:rsidR="00F92A46" w:rsidRDefault="00F92A46">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_Toc93499943 \h </w:instrText>
      </w:r>
      <w:r>
        <w:fldChar w:fldCharType="separate"/>
      </w:r>
      <w:r>
        <w:t>9</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93499900"/>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93499901"/>
      <w:bookmarkEnd w:id="19"/>
      <w:r w:rsidRPr="004D3578">
        <w:t>Introduction</w:t>
      </w:r>
      <w:bookmarkEnd w:id="20"/>
    </w:p>
    <w:p w14:paraId="548A512E" w14:textId="77777777" w:rsidR="00080512" w:rsidRPr="004D3578" w:rsidRDefault="00080512">
      <w:pPr>
        <w:pStyle w:val="Heading1"/>
      </w:pPr>
      <w:r w:rsidRPr="004D3578">
        <w:br w:type="page"/>
      </w:r>
      <w:bookmarkStart w:id="21" w:name="scope"/>
      <w:bookmarkStart w:id="22" w:name="_Toc93499902"/>
      <w:bookmarkEnd w:id="21"/>
      <w:r w:rsidRPr="004D3578">
        <w:lastRenderedPageBreak/>
        <w:t>1</w:t>
      </w:r>
      <w:r w:rsidRPr="004D3578">
        <w:tab/>
        <w:t>Scope</w:t>
      </w:r>
      <w:bookmarkEnd w:id="22"/>
    </w:p>
    <w:p w14:paraId="4EA05E1B" w14:textId="13DB2363"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349990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5" w:name="definitions"/>
      <w:bookmarkStart w:id="26" w:name="_Toc93499904"/>
      <w:bookmarkEnd w:id="25"/>
      <w:r w:rsidRPr="004D3578">
        <w:t>3</w:t>
      </w:r>
      <w:r w:rsidRPr="004D3578">
        <w:tab/>
        <w:t>Definitions</w:t>
      </w:r>
      <w:r w:rsidR="00602AEA">
        <w:t xml:space="preserve"> of terms</w:t>
      </w:r>
      <w:r w:rsidR="00F92A46">
        <w:t>, symbols</w:t>
      </w:r>
      <w:r w:rsidR="00602AEA">
        <w:t xml:space="preserve"> and abbreviations</w:t>
      </w:r>
      <w:bookmarkEnd w:id="26"/>
    </w:p>
    <w:p w14:paraId="6CBABCF9" w14:textId="77777777" w:rsidR="00080512" w:rsidRPr="004D3578" w:rsidRDefault="00080512">
      <w:pPr>
        <w:pStyle w:val="Heading2"/>
      </w:pPr>
      <w:bookmarkStart w:id="27" w:name="_Toc93499905"/>
      <w:r w:rsidRPr="004D3578">
        <w:t>3.1</w:t>
      </w:r>
      <w:r w:rsidRPr="004D3578">
        <w:tab/>
      </w:r>
      <w:r w:rsidR="002B6339">
        <w:t>Terms</w:t>
      </w:r>
      <w:bookmarkEnd w:id="2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8" w:name="_Toc22544806"/>
      <w:bookmarkStart w:id="29" w:name="_Toc26877446"/>
      <w:bookmarkStart w:id="30" w:name="_Toc75341152"/>
      <w:bookmarkStart w:id="31" w:name="_Toc93499906"/>
      <w:r w:rsidRPr="006D0D6D">
        <w:t>3.2</w:t>
      </w:r>
      <w:r w:rsidRPr="006D0D6D">
        <w:tab/>
      </w:r>
      <w:r>
        <w:t>Symbols</w:t>
      </w:r>
      <w:bookmarkEnd w:id="28"/>
      <w:bookmarkEnd w:id="29"/>
      <w:bookmarkEnd w:id="30"/>
      <w:bookmarkEnd w:id="31"/>
    </w:p>
    <w:p w14:paraId="18D712F1" w14:textId="77777777" w:rsidR="00F92A46" w:rsidRPr="00CE728B" w:rsidRDefault="00F92A46" w:rsidP="00F92A46">
      <w:r>
        <w:t>Void.</w:t>
      </w:r>
    </w:p>
    <w:p w14:paraId="5E81C5C1" w14:textId="77777777" w:rsidR="00080512" w:rsidRPr="004D3578" w:rsidRDefault="00080512">
      <w:pPr>
        <w:pStyle w:val="Heading2"/>
      </w:pPr>
      <w:bookmarkStart w:id="32" w:name="_Toc9349990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3" w:name="clause4"/>
      <w:bookmarkStart w:id="34" w:name="_Toc93499908"/>
      <w:bookmarkEnd w:id="33"/>
      <w:r w:rsidRPr="004D3578">
        <w:lastRenderedPageBreak/>
        <w:t>4</w:t>
      </w:r>
      <w:r w:rsidRPr="004D3578">
        <w:tab/>
      </w:r>
      <w:r w:rsidR="00F65950">
        <w:t>MnF</w:t>
      </w:r>
      <w:r w:rsidR="00F65950" w:rsidRPr="00F65950">
        <w:t>-specific security requirements and related test cases</w:t>
      </w:r>
      <w:bookmarkEnd w:id="34"/>
    </w:p>
    <w:p w14:paraId="68DAEF32" w14:textId="2DBCB20E" w:rsidR="00080512" w:rsidRPr="004D3578" w:rsidRDefault="00080512" w:rsidP="00F65950">
      <w:pPr>
        <w:pStyle w:val="Heading2"/>
      </w:pPr>
      <w:bookmarkStart w:id="35" w:name="_Toc93499909"/>
      <w:r w:rsidRPr="004D3578">
        <w:t>4.1</w:t>
      </w:r>
      <w:r w:rsidRPr="004D3578">
        <w:tab/>
      </w:r>
      <w:r w:rsidR="00F65950">
        <w:t>Introduction</w:t>
      </w:r>
      <w:bookmarkEnd w:id="35"/>
    </w:p>
    <w:p w14:paraId="32174BD3" w14:textId="39B22313" w:rsidR="00080512" w:rsidRDefault="00080512">
      <w:pPr>
        <w:pStyle w:val="Heading2"/>
      </w:pPr>
      <w:bookmarkStart w:id="36" w:name="_Toc93499910"/>
      <w:r w:rsidRPr="004D3578">
        <w:t>4.2</w:t>
      </w:r>
      <w:r w:rsidRPr="004D3578">
        <w:tab/>
      </w:r>
      <w:r w:rsidR="00F65950">
        <w:t>MnF</w:t>
      </w:r>
      <w:r w:rsidR="00F65950" w:rsidRPr="00F65950">
        <w:t>-specific security functional adaptations of requirements and related test cases</w:t>
      </w:r>
      <w:bookmarkEnd w:id="36"/>
    </w:p>
    <w:p w14:paraId="01F86F71" w14:textId="7CE5A2B9" w:rsidR="00F65950" w:rsidRDefault="00F65950" w:rsidP="00F65950">
      <w:pPr>
        <w:pStyle w:val="Heading3"/>
      </w:pPr>
      <w:bookmarkStart w:id="37" w:name="_Toc93499911"/>
      <w:r>
        <w:t>4.2.1</w:t>
      </w:r>
      <w:r>
        <w:tab/>
        <w:t>Introduction</w:t>
      </w:r>
      <w:bookmarkEnd w:id="37"/>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38" w:name="_Toc93499912"/>
      <w:r>
        <w:t>4.2.2</w:t>
      </w:r>
      <w:r>
        <w:tab/>
      </w:r>
      <w:r w:rsidRPr="00A94455">
        <w:t xml:space="preserve">Security functional requirements on the </w:t>
      </w:r>
      <w:r>
        <w:rPr>
          <w:lang w:eastAsia="zh-CN"/>
        </w:rPr>
        <w:t>MnF</w:t>
      </w:r>
      <w:r w:rsidRPr="00A94455">
        <w:t xml:space="preserve"> deriving from 3GPP specifications and related test cases</w:t>
      </w:r>
      <w:bookmarkEnd w:id="38"/>
    </w:p>
    <w:p w14:paraId="295C54F0" w14:textId="77777777" w:rsidR="0032635C" w:rsidRPr="00A94455" w:rsidRDefault="0032635C" w:rsidP="0032635C">
      <w:pPr>
        <w:pStyle w:val="Heading3"/>
        <w:rPr>
          <w:lang w:eastAsia="zh-CN"/>
        </w:rPr>
      </w:pPr>
      <w:bookmarkStart w:id="39" w:name="_Toc19696879"/>
      <w:bookmarkStart w:id="40" w:name="_Toc26876873"/>
      <w:bookmarkStart w:id="41" w:name="_Toc35529503"/>
      <w:bookmarkStart w:id="42" w:name="_Toc35529594"/>
      <w:bookmarkStart w:id="43" w:name="_Toc51230263"/>
      <w:bookmarkStart w:id="44" w:name="_Toc93499913"/>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93499914"/>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9349991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Pr="00A94455" w:rsidRDefault="0032635C" w:rsidP="0032635C">
      <w:pPr>
        <w:pStyle w:val="Heading5"/>
        <w:rPr>
          <w:lang w:eastAsia="zh-CN"/>
        </w:rPr>
      </w:pPr>
      <w:bookmarkStart w:id="57" w:name="_Toc19696882"/>
      <w:bookmarkStart w:id="58" w:name="_Toc26876876"/>
      <w:bookmarkStart w:id="59" w:name="_Toc35529506"/>
      <w:bookmarkStart w:id="60" w:name="_Toc35529597"/>
      <w:bookmarkStart w:id="61" w:name="_Toc51230266"/>
      <w:bookmarkStart w:id="62" w:name="_Toc9349991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0F831EBA" w14:textId="77777777" w:rsidR="0032635C" w:rsidRPr="00A94455" w:rsidRDefault="0032635C" w:rsidP="0032635C">
      <w:pPr>
        <w:pStyle w:val="Heading5"/>
        <w:rPr>
          <w:lang w:eastAsia="zh-CN"/>
        </w:rPr>
      </w:pPr>
      <w:bookmarkStart w:id="63" w:name="_Toc19696883"/>
      <w:bookmarkStart w:id="64" w:name="_Toc26876877"/>
      <w:bookmarkStart w:id="65" w:name="_Toc35529507"/>
      <w:bookmarkStart w:id="66" w:name="_Toc35529598"/>
      <w:bookmarkStart w:id="67" w:name="_Toc51230267"/>
      <w:bookmarkStart w:id="68" w:name="_Toc9349991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p>
    <w:p w14:paraId="5C54ABEB" w14:textId="77777777" w:rsidR="0032635C" w:rsidRPr="00A94455" w:rsidRDefault="0032635C" w:rsidP="0032635C">
      <w:pPr>
        <w:pStyle w:val="Heading5"/>
        <w:rPr>
          <w:lang w:eastAsia="zh-CN"/>
        </w:rPr>
      </w:pPr>
      <w:bookmarkStart w:id="69" w:name="_Toc19696884"/>
      <w:bookmarkStart w:id="70" w:name="_Toc26876878"/>
      <w:bookmarkStart w:id="71" w:name="_Toc35529508"/>
      <w:bookmarkStart w:id="72" w:name="_Toc35529599"/>
      <w:bookmarkStart w:id="73" w:name="_Toc51230268"/>
      <w:bookmarkStart w:id="74" w:name="_Toc9349991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p>
    <w:p w14:paraId="344033FD" w14:textId="77777777" w:rsidR="0032635C" w:rsidRPr="00A94455" w:rsidRDefault="0032635C" w:rsidP="0032635C">
      <w:pPr>
        <w:pStyle w:val="Heading5"/>
        <w:rPr>
          <w:lang w:eastAsia="zh-CN"/>
        </w:rPr>
      </w:pPr>
      <w:bookmarkStart w:id="75" w:name="_Toc19696885"/>
      <w:bookmarkStart w:id="76" w:name="_Toc26876879"/>
      <w:bookmarkStart w:id="77" w:name="_Toc35529509"/>
      <w:bookmarkStart w:id="78" w:name="_Toc35529600"/>
      <w:bookmarkStart w:id="79" w:name="_Toc51230269"/>
      <w:bookmarkStart w:id="80" w:name="_Toc9349991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p>
    <w:p w14:paraId="7C3734F7" w14:textId="77777777" w:rsidR="0032635C" w:rsidRPr="00A94455" w:rsidRDefault="0032635C" w:rsidP="0032635C">
      <w:pPr>
        <w:pStyle w:val="Heading5"/>
        <w:rPr>
          <w:lang w:eastAsia="zh-CN"/>
        </w:rPr>
      </w:pPr>
      <w:bookmarkStart w:id="81" w:name="_Toc19696886"/>
      <w:bookmarkStart w:id="82" w:name="_Toc26876880"/>
      <w:bookmarkStart w:id="83" w:name="_Toc35529510"/>
      <w:bookmarkStart w:id="84" w:name="_Toc35529601"/>
      <w:bookmarkStart w:id="85" w:name="_Toc51230270"/>
      <w:bookmarkStart w:id="86" w:name="_Toc93499920"/>
      <w:r w:rsidRPr="00A94455">
        <w:t>4.2.3.2.5</w:t>
      </w:r>
      <w:r w:rsidRPr="00A94455">
        <w:tab/>
        <w:t>Logging access to personal data</w:t>
      </w:r>
      <w:bookmarkEnd w:id="81"/>
      <w:bookmarkEnd w:id="82"/>
      <w:bookmarkEnd w:id="83"/>
      <w:bookmarkEnd w:id="84"/>
      <w:bookmarkEnd w:id="85"/>
      <w:bookmarkEnd w:id="86"/>
    </w:p>
    <w:p w14:paraId="7CC8F628" w14:textId="77777777" w:rsidR="0032635C" w:rsidRPr="00A94455" w:rsidRDefault="0032635C" w:rsidP="0032635C">
      <w:pPr>
        <w:pStyle w:val="Heading4"/>
        <w:rPr>
          <w:lang w:eastAsia="zh-CN"/>
        </w:rPr>
      </w:pPr>
      <w:bookmarkStart w:id="87" w:name="_Toc19696887"/>
      <w:bookmarkStart w:id="88" w:name="_Toc26876881"/>
      <w:bookmarkStart w:id="89" w:name="_Toc35529511"/>
      <w:bookmarkStart w:id="90" w:name="_Toc35529602"/>
      <w:bookmarkStart w:id="91" w:name="_Toc51230271"/>
      <w:bookmarkStart w:id="92" w:name="_Toc9349992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2"/>
    </w:p>
    <w:p w14:paraId="253E5DA1" w14:textId="77777777" w:rsidR="0032635C" w:rsidRPr="00A94455" w:rsidRDefault="0032635C" w:rsidP="0032635C">
      <w:pPr>
        <w:pStyle w:val="Heading4"/>
        <w:keepNext w:val="0"/>
        <w:keepLines w:val="0"/>
        <w:suppressLineNumbers/>
        <w:suppressAutoHyphens/>
        <w:rPr>
          <w:lang w:eastAsia="zh-CN"/>
        </w:rPr>
      </w:pPr>
      <w:bookmarkStart w:id="93" w:name="_Toc19696888"/>
      <w:bookmarkStart w:id="94" w:name="_Toc26876882"/>
      <w:bookmarkStart w:id="95" w:name="_Toc35529512"/>
      <w:bookmarkStart w:id="96" w:name="_Toc35529603"/>
      <w:bookmarkStart w:id="97" w:name="_Toc51230272"/>
      <w:bookmarkStart w:id="98" w:name="_Toc93499922"/>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3"/>
      <w:bookmarkEnd w:id="94"/>
      <w:bookmarkEnd w:id="95"/>
      <w:bookmarkEnd w:id="96"/>
      <w:bookmarkEnd w:id="97"/>
      <w:bookmarkEnd w:id="98"/>
      <w:r w:rsidRPr="00A94455">
        <w:rPr>
          <w:rFonts w:hint="eastAsia"/>
          <w:lang w:eastAsia="zh-CN"/>
        </w:rPr>
        <w:t xml:space="preserve"> </w:t>
      </w:r>
    </w:p>
    <w:p w14:paraId="649ABDDB" w14:textId="77777777" w:rsidR="0032635C" w:rsidRDefault="0032635C" w:rsidP="0032635C">
      <w:pPr>
        <w:pStyle w:val="Heading5"/>
        <w:rPr>
          <w:rFonts w:eastAsia="宋体"/>
        </w:rPr>
      </w:pPr>
      <w:bookmarkStart w:id="99" w:name="_Toc35348386"/>
      <w:bookmarkStart w:id="100" w:name="_Toc19542384"/>
      <w:bookmarkStart w:id="101" w:name="_Toc51230273"/>
      <w:bookmarkStart w:id="102" w:name="_Toc93499923"/>
      <w:r>
        <w:rPr>
          <w:rFonts w:eastAsia="宋体"/>
        </w:rPr>
        <w:t>4.2.3.4.1</w:t>
      </w:r>
      <w:r>
        <w:rPr>
          <w:rFonts w:eastAsia="宋体"/>
        </w:rPr>
        <w:tab/>
        <w:t>Authentication attributes</w:t>
      </w:r>
      <w:bookmarkEnd w:id="99"/>
      <w:bookmarkEnd w:id="100"/>
      <w:bookmarkEnd w:id="101"/>
      <w:bookmarkEnd w:id="102"/>
    </w:p>
    <w:p w14:paraId="17E72858" w14:textId="77777777" w:rsidR="0032635C" w:rsidRPr="00A94455" w:rsidRDefault="0032635C" w:rsidP="0032635C">
      <w:pPr>
        <w:pStyle w:val="Heading4"/>
        <w:keepNext w:val="0"/>
        <w:keepLines w:val="0"/>
        <w:suppressLineNumbers/>
        <w:suppressAutoHyphens/>
        <w:rPr>
          <w:lang w:eastAsia="zh-CN"/>
        </w:rPr>
      </w:pPr>
      <w:bookmarkStart w:id="103" w:name="_Toc19696889"/>
      <w:bookmarkStart w:id="104" w:name="_Toc26876883"/>
      <w:bookmarkStart w:id="105" w:name="_Toc35529513"/>
      <w:bookmarkStart w:id="106" w:name="_Toc35529604"/>
      <w:bookmarkStart w:id="107" w:name="_Toc51230274"/>
      <w:bookmarkStart w:id="108" w:name="_Toc93499924"/>
      <w:r w:rsidRPr="00A94455">
        <w:t>4.2.3.5</w:t>
      </w:r>
      <w:r w:rsidRPr="00A94455">
        <w:tab/>
        <w:t>Protecting</w:t>
      </w:r>
      <w:r w:rsidRPr="00A94455">
        <w:rPr>
          <w:spacing w:val="-12"/>
        </w:rPr>
        <w:t xml:space="preserve"> </w:t>
      </w:r>
      <w:r w:rsidRPr="00A94455">
        <w:t>sessions</w:t>
      </w:r>
      <w:bookmarkEnd w:id="103"/>
      <w:bookmarkEnd w:id="104"/>
      <w:bookmarkEnd w:id="105"/>
      <w:bookmarkEnd w:id="106"/>
      <w:bookmarkEnd w:id="107"/>
      <w:bookmarkEnd w:id="108"/>
      <w:r w:rsidRPr="00A94455">
        <w:rPr>
          <w:rFonts w:hint="eastAsia"/>
          <w:lang w:eastAsia="zh-CN"/>
        </w:rPr>
        <w:t xml:space="preserve"> </w:t>
      </w:r>
    </w:p>
    <w:p w14:paraId="12D00879" w14:textId="77777777" w:rsidR="0032635C" w:rsidRPr="00A94455" w:rsidRDefault="0032635C" w:rsidP="0032635C">
      <w:pPr>
        <w:pStyle w:val="Heading4"/>
        <w:keepNext w:val="0"/>
        <w:keepLines w:val="0"/>
        <w:suppressLineNumbers/>
        <w:suppressAutoHyphens/>
        <w:rPr>
          <w:lang w:eastAsia="zh-CN"/>
        </w:rPr>
      </w:pPr>
      <w:bookmarkStart w:id="109" w:name="_Toc19696890"/>
      <w:bookmarkStart w:id="110" w:name="_Toc26876884"/>
      <w:bookmarkStart w:id="111" w:name="_Toc35529514"/>
      <w:bookmarkStart w:id="112" w:name="_Toc35529605"/>
      <w:bookmarkStart w:id="113" w:name="_Toc51230275"/>
      <w:bookmarkStart w:id="114" w:name="_Toc93499925"/>
      <w:r w:rsidRPr="00A94455">
        <w:t>4.2.3.6</w:t>
      </w:r>
      <w:r w:rsidRPr="00A94455">
        <w:tab/>
        <w:t>Logging</w:t>
      </w:r>
      <w:bookmarkEnd w:id="109"/>
      <w:bookmarkEnd w:id="110"/>
      <w:bookmarkEnd w:id="111"/>
      <w:bookmarkEnd w:id="112"/>
      <w:bookmarkEnd w:id="113"/>
      <w:bookmarkEnd w:id="114"/>
      <w:r w:rsidRPr="00A94455">
        <w:rPr>
          <w:rFonts w:hint="eastAsia"/>
          <w:lang w:eastAsia="zh-CN"/>
        </w:rPr>
        <w:t xml:space="preserve"> </w:t>
      </w:r>
    </w:p>
    <w:p w14:paraId="5E692342" w14:textId="77777777" w:rsidR="0032635C" w:rsidRPr="00A94455" w:rsidRDefault="0032635C" w:rsidP="0032635C">
      <w:pPr>
        <w:pStyle w:val="Heading3"/>
        <w:keepNext w:val="0"/>
        <w:keepLines w:val="0"/>
        <w:suppressLineNumbers/>
        <w:suppressAutoHyphens/>
        <w:rPr>
          <w:lang w:eastAsia="zh-CN"/>
        </w:rPr>
      </w:pPr>
      <w:bookmarkStart w:id="115" w:name="_Toc19696891"/>
      <w:bookmarkStart w:id="116" w:name="_Toc26876885"/>
      <w:bookmarkStart w:id="117" w:name="_Toc35529515"/>
      <w:bookmarkStart w:id="118" w:name="_Toc35529606"/>
      <w:bookmarkStart w:id="119" w:name="_Toc51230276"/>
      <w:bookmarkStart w:id="120" w:name="_Toc93499926"/>
      <w:r w:rsidRPr="00A94455">
        <w:t>4.2.4</w:t>
      </w:r>
      <w:r w:rsidRPr="00A94455">
        <w:tab/>
        <w:t xml:space="preserve">Operating </w:t>
      </w:r>
      <w:r>
        <w:t>s</w:t>
      </w:r>
      <w:r w:rsidRPr="00A94455">
        <w:t>ystems</w:t>
      </w:r>
      <w:bookmarkEnd w:id="115"/>
      <w:bookmarkEnd w:id="116"/>
      <w:bookmarkEnd w:id="117"/>
      <w:bookmarkEnd w:id="118"/>
      <w:bookmarkEnd w:id="119"/>
      <w:bookmarkEnd w:id="120"/>
    </w:p>
    <w:p w14:paraId="24078F1F" w14:textId="77777777" w:rsidR="0032635C" w:rsidRPr="00A94455" w:rsidRDefault="0032635C" w:rsidP="0032635C">
      <w:pPr>
        <w:pStyle w:val="Heading3"/>
        <w:keepNext w:val="0"/>
        <w:keepLines w:val="0"/>
        <w:suppressLineNumbers/>
        <w:suppressAutoHyphens/>
        <w:rPr>
          <w:lang w:eastAsia="zh-CN"/>
        </w:rPr>
      </w:pPr>
      <w:bookmarkStart w:id="121" w:name="_Toc19696892"/>
      <w:bookmarkStart w:id="122" w:name="_Toc26876886"/>
      <w:bookmarkStart w:id="123" w:name="_Toc35529516"/>
      <w:bookmarkStart w:id="124" w:name="_Toc35529607"/>
      <w:bookmarkStart w:id="125" w:name="_Toc51230277"/>
      <w:bookmarkStart w:id="126" w:name="_Toc93499927"/>
      <w:r w:rsidRPr="00A94455">
        <w:t>4.2.5</w:t>
      </w:r>
      <w:r w:rsidRPr="00A94455">
        <w:tab/>
        <w:t xml:space="preserve">Web </w:t>
      </w:r>
      <w:r>
        <w:t>s</w:t>
      </w:r>
      <w:r w:rsidRPr="00A94455">
        <w:t>ervers</w:t>
      </w:r>
      <w:bookmarkEnd w:id="121"/>
      <w:bookmarkEnd w:id="122"/>
      <w:bookmarkEnd w:id="123"/>
      <w:bookmarkEnd w:id="124"/>
      <w:bookmarkEnd w:id="125"/>
      <w:bookmarkEnd w:id="126"/>
      <w:r w:rsidRPr="00A94455">
        <w:rPr>
          <w:rFonts w:hint="eastAsia"/>
          <w:lang w:eastAsia="zh-CN"/>
        </w:rPr>
        <w:t xml:space="preserve"> </w:t>
      </w:r>
    </w:p>
    <w:p w14:paraId="162A5F41" w14:textId="77777777" w:rsidR="0032635C" w:rsidRDefault="0032635C" w:rsidP="0032635C">
      <w:pPr>
        <w:pStyle w:val="Heading3"/>
        <w:keepNext w:val="0"/>
        <w:keepLines w:val="0"/>
        <w:suppressLineNumbers/>
        <w:suppressAutoHyphens/>
        <w:rPr>
          <w:lang w:eastAsia="zh-CN"/>
        </w:rPr>
      </w:pPr>
      <w:bookmarkStart w:id="127" w:name="_Toc19696893"/>
      <w:bookmarkStart w:id="128" w:name="_Toc26876887"/>
      <w:bookmarkStart w:id="129" w:name="_Toc35529517"/>
      <w:bookmarkStart w:id="130" w:name="_Toc35529608"/>
      <w:bookmarkStart w:id="131" w:name="_Toc51230278"/>
      <w:bookmarkStart w:id="132" w:name="_Toc93499928"/>
      <w:r w:rsidRPr="00A94455">
        <w:lastRenderedPageBreak/>
        <w:t>4.2.6</w:t>
      </w:r>
      <w:r w:rsidRPr="00A94455">
        <w:tab/>
        <w:t xml:space="preserve">Network </w:t>
      </w:r>
      <w:r>
        <w:t>d</w:t>
      </w:r>
      <w:r w:rsidRPr="00A94455">
        <w:t>evices</w:t>
      </w:r>
      <w:bookmarkEnd w:id="127"/>
      <w:bookmarkEnd w:id="128"/>
      <w:bookmarkEnd w:id="129"/>
      <w:bookmarkEnd w:id="130"/>
      <w:bookmarkEnd w:id="131"/>
      <w:bookmarkEnd w:id="132"/>
      <w:r w:rsidRPr="00A94455">
        <w:rPr>
          <w:rFonts w:hint="eastAsia"/>
          <w:lang w:eastAsia="zh-CN"/>
        </w:rPr>
        <w:t xml:space="preserve"> </w:t>
      </w:r>
    </w:p>
    <w:p w14:paraId="7294F4C3" w14:textId="77777777" w:rsidR="0032635C" w:rsidRPr="00295ABC" w:rsidRDefault="0032635C" w:rsidP="0032635C">
      <w:pPr>
        <w:pStyle w:val="Heading4"/>
        <w:rPr>
          <w:lang w:eastAsia="zh-CN"/>
        </w:rPr>
      </w:pPr>
      <w:bookmarkStart w:id="133" w:name="_Toc19696894"/>
      <w:bookmarkStart w:id="134" w:name="_Toc26876888"/>
      <w:bookmarkStart w:id="135" w:name="_Toc35529518"/>
      <w:bookmarkStart w:id="136" w:name="_Toc35529609"/>
      <w:bookmarkStart w:id="137" w:name="_Toc51230279"/>
      <w:bookmarkStart w:id="138" w:name="_Toc93499929"/>
      <w:r w:rsidRPr="004857B8">
        <w:t>4.2.6.1</w:t>
      </w:r>
      <w:r w:rsidRPr="004857B8">
        <w:tab/>
        <w:t xml:space="preserve">Protection of </w:t>
      </w:r>
      <w:r>
        <w:t>d</w:t>
      </w:r>
      <w:r w:rsidRPr="004857B8">
        <w:t xml:space="preserve">ata and </w:t>
      </w:r>
      <w:r>
        <w:t>i</w:t>
      </w:r>
      <w:r w:rsidRPr="004857B8">
        <w:t>nformation</w:t>
      </w:r>
      <w:bookmarkEnd w:id="133"/>
      <w:bookmarkEnd w:id="134"/>
      <w:bookmarkEnd w:id="135"/>
      <w:bookmarkEnd w:id="136"/>
      <w:bookmarkEnd w:id="137"/>
      <w:bookmarkEnd w:id="138"/>
    </w:p>
    <w:p w14:paraId="359FE706" w14:textId="77777777" w:rsidR="0032635C" w:rsidRPr="004857B8" w:rsidRDefault="0032635C" w:rsidP="0032635C">
      <w:pPr>
        <w:pStyle w:val="Heading4"/>
      </w:pPr>
      <w:bookmarkStart w:id="139" w:name="_Toc19696895"/>
      <w:bookmarkStart w:id="140" w:name="_Toc26876889"/>
      <w:bookmarkStart w:id="141" w:name="_Toc35529519"/>
      <w:bookmarkStart w:id="142" w:name="_Toc35529610"/>
      <w:bookmarkStart w:id="143" w:name="_Toc51230280"/>
      <w:bookmarkStart w:id="144" w:name="_Toc93499930"/>
      <w:r w:rsidRPr="004857B8">
        <w:t>4.2.6.2</w:t>
      </w:r>
      <w:r w:rsidRPr="004857B8">
        <w:tab/>
        <w:t>Protecting availability and integrity</w:t>
      </w:r>
      <w:bookmarkEnd w:id="139"/>
      <w:bookmarkEnd w:id="140"/>
      <w:bookmarkEnd w:id="141"/>
      <w:bookmarkEnd w:id="142"/>
      <w:bookmarkEnd w:id="143"/>
      <w:bookmarkEnd w:id="144"/>
    </w:p>
    <w:p w14:paraId="526EA9BE" w14:textId="77777777" w:rsidR="0032635C" w:rsidRPr="004857B8" w:rsidRDefault="0032635C" w:rsidP="0032635C">
      <w:pPr>
        <w:pStyle w:val="Heading5"/>
      </w:pPr>
      <w:bookmarkStart w:id="145" w:name="_Toc19696896"/>
      <w:bookmarkStart w:id="146" w:name="_Toc26876890"/>
      <w:bookmarkStart w:id="147" w:name="_Toc35529520"/>
      <w:bookmarkStart w:id="148" w:name="_Toc35529611"/>
      <w:bookmarkStart w:id="149" w:name="_Toc51230281"/>
      <w:bookmarkStart w:id="150" w:name="_Toc93499931"/>
      <w:r w:rsidRPr="004857B8">
        <w:t>4.2.6.2.1</w:t>
      </w:r>
      <w:r w:rsidRPr="004857B8">
        <w:tab/>
        <w:t>Packet filtering</w:t>
      </w:r>
      <w:bookmarkEnd w:id="145"/>
      <w:bookmarkEnd w:id="146"/>
      <w:bookmarkEnd w:id="147"/>
      <w:bookmarkEnd w:id="148"/>
      <w:bookmarkEnd w:id="149"/>
      <w:bookmarkEnd w:id="150"/>
    </w:p>
    <w:p w14:paraId="22097CA9" w14:textId="77777777" w:rsidR="0032635C" w:rsidRPr="004857B8" w:rsidRDefault="0032635C" w:rsidP="0032635C">
      <w:pPr>
        <w:pStyle w:val="Heading5"/>
      </w:pPr>
      <w:bookmarkStart w:id="151" w:name="_Toc19696897"/>
      <w:bookmarkStart w:id="152" w:name="_Toc26876891"/>
      <w:bookmarkStart w:id="153" w:name="_Toc35529521"/>
      <w:bookmarkStart w:id="154" w:name="_Toc35529612"/>
      <w:bookmarkStart w:id="155" w:name="_Toc51230282"/>
      <w:bookmarkStart w:id="156" w:name="_Toc93499932"/>
      <w:r w:rsidRPr="004857B8">
        <w:t>4.2.6.2.2</w:t>
      </w:r>
      <w:r w:rsidRPr="004857B8">
        <w:tab/>
        <w:t>Interface robustness requirements</w:t>
      </w:r>
      <w:bookmarkEnd w:id="151"/>
      <w:bookmarkEnd w:id="152"/>
      <w:bookmarkEnd w:id="153"/>
      <w:bookmarkEnd w:id="154"/>
      <w:bookmarkEnd w:id="155"/>
      <w:bookmarkEnd w:id="156"/>
    </w:p>
    <w:p w14:paraId="5DEEA381" w14:textId="77777777" w:rsidR="0032635C" w:rsidRPr="008049B8" w:rsidRDefault="0032635C" w:rsidP="0032635C">
      <w:pPr>
        <w:pStyle w:val="Heading5"/>
        <w:rPr>
          <w:lang w:val="x-none"/>
        </w:rPr>
      </w:pPr>
      <w:bookmarkStart w:id="157" w:name="_Toc19696898"/>
      <w:bookmarkStart w:id="158" w:name="_Toc26876892"/>
      <w:bookmarkStart w:id="159" w:name="_Toc35529522"/>
      <w:bookmarkStart w:id="160" w:name="_Toc35529613"/>
      <w:bookmarkStart w:id="161" w:name="_Toc51230283"/>
      <w:bookmarkStart w:id="162" w:name="_Toc93499933"/>
      <w:r w:rsidRPr="008049B8">
        <w:t>4.2.6.2.3</w:t>
      </w:r>
      <w:r w:rsidRPr="008049B8">
        <w:tab/>
        <w:t>GTP-C Filtering</w:t>
      </w:r>
      <w:bookmarkEnd w:id="157"/>
      <w:bookmarkEnd w:id="158"/>
      <w:bookmarkEnd w:id="159"/>
      <w:bookmarkEnd w:id="160"/>
      <w:bookmarkEnd w:id="161"/>
      <w:bookmarkEnd w:id="162"/>
    </w:p>
    <w:p w14:paraId="4CCE091C" w14:textId="77777777" w:rsidR="0032635C" w:rsidRPr="008049B8" w:rsidRDefault="0032635C" w:rsidP="0032635C">
      <w:pPr>
        <w:pStyle w:val="Heading5"/>
        <w:rPr>
          <w:lang w:val="x-none"/>
        </w:rPr>
      </w:pPr>
      <w:bookmarkStart w:id="163" w:name="_Toc19696899"/>
      <w:bookmarkStart w:id="164" w:name="_Toc26876893"/>
      <w:bookmarkStart w:id="165" w:name="_Toc35529523"/>
      <w:bookmarkStart w:id="166" w:name="_Toc35529614"/>
      <w:bookmarkStart w:id="167" w:name="_Toc51230284"/>
      <w:bookmarkStart w:id="168" w:name="_Toc93499934"/>
      <w:r w:rsidRPr="008049B8">
        <w:t>4.2.6.2.</w:t>
      </w:r>
      <w:r>
        <w:t>4</w:t>
      </w:r>
      <w:r w:rsidRPr="008049B8">
        <w:tab/>
        <w:t>GTP-</w:t>
      </w:r>
      <w:r>
        <w:rPr>
          <w:rFonts w:hint="eastAsia"/>
          <w:lang w:eastAsia="zh-CN"/>
        </w:rPr>
        <w:t>U</w:t>
      </w:r>
      <w:r w:rsidRPr="008049B8">
        <w:t xml:space="preserve"> Filtering</w:t>
      </w:r>
      <w:bookmarkEnd w:id="163"/>
      <w:bookmarkEnd w:id="164"/>
      <w:bookmarkEnd w:id="165"/>
      <w:bookmarkEnd w:id="166"/>
      <w:bookmarkEnd w:id="167"/>
      <w:bookmarkEnd w:id="168"/>
    </w:p>
    <w:p w14:paraId="3BEC45C9" w14:textId="13E1205A" w:rsidR="0032635C" w:rsidRPr="00A94455" w:rsidRDefault="0032635C" w:rsidP="0032635C">
      <w:pPr>
        <w:pStyle w:val="Heading2"/>
        <w:keepNext w:val="0"/>
        <w:keepLines w:val="0"/>
        <w:suppressLineNumbers/>
        <w:suppressAutoHyphens/>
      </w:pPr>
      <w:bookmarkStart w:id="169" w:name="_Toc19696901"/>
      <w:bookmarkStart w:id="170" w:name="_Toc26876895"/>
      <w:bookmarkStart w:id="171" w:name="_Toc35529525"/>
      <w:bookmarkStart w:id="172" w:name="_Toc35529616"/>
      <w:bookmarkStart w:id="173" w:name="_Toc51230286"/>
      <w:bookmarkStart w:id="174" w:name="_Toc93499935"/>
      <w:r w:rsidRPr="00A94455">
        <w:t>4.3</w:t>
      </w:r>
      <w:r w:rsidRPr="00A94455">
        <w:tab/>
      </w:r>
      <w:r>
        <w:rPr>
          <w:lang w:eastAsia="zh-CN"/>
        </w:rPr>
        <w:t>MnF</w:t>
      </w:r>
      <w:r w:rsidRPr="00A94455">
        <w:t>-specific adaptations of hardening requirements and related test cases.</w:t>
      </w:r>
      <w:bookmarkEnd w:id="169"/>
      <w:bookmarkEnd w:id="170"/>
      <w:bookmarkEnd w:id="171"/>
      <w:bookmarkEnd w:id="172"/>
      <w:bookmarkEnd w:id="173"/>
      <w:bookmarkEnd w:id="174"/>
    </w:p>
    <w:p w14:paraId="723DF3AD" w14:textId="77777777" w:rsidR="0032635C" w:rsidRPr="00A94455" w:rsidRDefault="0032635C" w:rsidP="0032635C">
      <w:pPr>
        <w:pStyle w:val="Heading3"/>
      </w:pPr>
      <w:bookmarkStart w:id="175" w:name="_Toc19696902"/>
      <w:bookmarkStart w:id="176" w:name="_Toc26876896"/>
      <w:bookmarkStart w:id="177" w:name="_Toc35529526"/>
      <w:bookmarkStart w:id="178" w:name="_Toc35529617"/>
      <w:bookmarkStart w:id="179" w:name="_Toc51230287"/>
      <w:bookmarkStart w:id="180" w:name="_Toc93499936"/>
      <w:r w:rsidRPr="00A94455">
        <w:t>4.3.1</w:t>
      </w:r>
      <w:r w:rsidRPr="00A94455">
        <w:tab/>
        <w:t>Introduction</w:t>
      </w:r>
      <w:bookmarkEnd w:id="175"/>
      <w:bookmarkEnd w:id="176"/>
      <w:bookmarkEnd w:id="177"/>
      <w:bookmarkEnd w:id="178"/>
      <w:bookmarkEnd w:id="179"/>
      <w:bookmarkEnd w:id="180"/>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7B8B471E" w14:textId="77777777" w:rsidR="0032635C" w:rsidRPr="00A94455" w:rsidRDefault="0032635C" w:rsidP="0032635C">
      <w:pPr>
        <w:pStyle w:val="Heading3"/>
      </w:pPr>
      <w:bookmarkStart w:id="181" w:name="_Toc19696903"/>
      <w:bookmarkStart w:id="182" w:name="_Toc26876897"/>
      <w:bookmarkStart w:id="183" w:name="_Toc35529527"/>
      <w:bookmarkStart w:id="184" w:name="_Toc35529618"/>
      <w:bookmarkStart w:id="185" w:name="_Toc51230288"/>
      <w:bookmarkStart w:id="186" w:name="_Toc93499937"/>
      <w:r w:rsidRPr="00A94455">
        <w:t>4.3.2</w:t>
      </w:r>
      <w:r w:rsidRPr="00A94455">
        <w:tab/>
        <w:t>Technical Baseline</w:t>
      </w:r>
      <w:bookmarkEnd w:id="181"/>
      <w:bookmarkEnd w:id="182"/>
      <w:bookmarkEnd w:id="183"/>
      <w:bookmarkEnd w:id="184"/>
      <w:bookmarkEnd w:id="185"/>
      <w:bookmarkEnd w:id="186"/>
    </w:p>
    <w:p w14:paraId="5705AE04" w14:textId="77777777" w:rsidR="0032635C" w:rsidRPr="00A94455" w:rsidRDefault="0032635C" w:rsidP="0032635C">
      <w:pPr>
        <w:pStyle w:val="Heading3"/>
      </w:pPr>
      <w:bookmarkStart w:id="187" w:name="_Toc19696904"/>
      <w:bookmarkStart w:id="188" w:name="_Toc26876898"/>
      <w:bookmarkStart w:id="189" w:name="_Toc35529528"/>
      <w:bookmarkStart w:id="190" w:name="_Toc35529619"/>
      <w:bookmarkStart w:id="191" w:name="_Toc51230289"/>
      <w:bookmarkStart w:id="192" w:name="_Toc93499938"/>
      <w:r w:rsidRPr="00A94455">
        <w:t>4.3.3</w:t>
      </w:r>
      <w:r w:rsidRPr="00A94455">
        <w:tab/>
        <w:t>Operating Systems</w:t>
      </w:r>
      <w:bookmarkEnd w:id="187"/>
      <w:bookmarkEnd w:id="188"/>
      <w:bookmarkEnd w:id="189"/>
      <w:bookmarkEnd w:id="190"/>
      <w:bookmarkEnd w:id="191"/>
      <w:bookmarkEnd w:id="192"/>
    </w:p>
    <w:p w14:paraId="45011388" w14:textId="77777777" w:rsidR="0032635C" w:rsidRPr="00A94455" w:rsidRDefault="0032635C" w:rsidP="0032635C">
      <w:pPr>
        <w:pStyle w:val="Heading3"/>
      </w:pPr>
      <w:bookmarkStart w:id="193" w:name="_Toc19696905"/>
      <w:bookmarkStart w:id="194" w:name="_Toc26876899"/>
      <w:bookmarkStart w:id="195" w:name="_Toc35529529"/>
      <w:bookmarkStart w:id="196" w:name="_Toc35529620"/>
      <w:bookmarkStart w:id="197" w:name="_Toc51230290"/>
      <w:bookmarkStart w:id="198" w:name="_Toc93499939"/>
      <w:r w:rsidRPr="00A94455">
        <w:t>4.3.4</w:t>
      </w:r>
      <w:r w:rsidRPr="00A94455">
        <w:tab/>
        <w:t>Web Servers</w:t>
      </w:r>
      <w:bookmarkEnd w:id="193"/>
      <w:bookmarkEnd w:id="194"/>
      <w:bookmarkEnd w:id="195"/>
      <w:bookmarkEnd w:id="196"/>
      <w:bookmarkEnd w:id="197"/>
      <w:bookmarkEnd w:id="198"/>
    </w:p>
    <w:p w14:paraId="08DE12AD" w14:textId="77777777" w:rsidR="0032635C" w:rsidRPr="00A94455" w:rsidRDefault="0032635C" w:rsidP="0032635C">
      <w:pPr>
        <w:pStyle w:val="Heading3"/>
      </w:pPr>
      <w:bookmarkStart w:id="199" w:name="_Toc19696906"/>
      <w:bookmarkStart w:id="200" w:name="_Toc26876900"/>
      <w:bookmarkStart w:id="201" w:name="_Toc35529530"/>
      <w:bookmarkStart w:id="202" w:name="_Toc35529621"/>
      <w:bookmarkStart w:id="203" w:name="_Toc51230291"/>
      <w:bookmarkStart w:id="204" w:name="_Toc93499940"/>
      <w:r w:rsidRPr="00A94455">
        <w:t>4.3.5</w:t>
      </w:r>
      <w:r w:rsidRPr="00A94455">
        <w:tab/>
        <w:t>Network Devices</w:t>
      </w:r>
      <w:bookmarkEnd w:id="199"/>
      <w:bookmarkEnd w:id="200"/>
      <w:bookmarkEnd w:id="201"/>
      <w:bookmarkEnd w:id="202"/>
      <w:bookmarkEnd w:id="203"/>
      <w:bookmarkEnd w:id="204"/>
    </w:p>
    <w:p w14:paraId="0D958C29" w14:textId="77777777" w:rsidR="0032635C" w:rsidRPr="00A94455" w:rsidRDefault="0032635C" w:rsidP="0032635C">
      <w:pPr>
        <w:pStyle w:val="Heading3"/>
        <w:keepNext w:val="0"/>
        <w:keepLines w:val="0"/>
        <w:suppressLineNumbers/>
        <w:suppressAutoHyphens/>
        <w:rPr>
          <w:lang w:eastAsia="zh-CN"/>
        </w:rPr>
      </w:pPr>
      <w:bookmarkStart w:id="205" w:name="_Toc19696907"/>
      <w:bookmarkStart w:id="206" w:name="_Toc26876901"/>
      <w:bookmarkStart w:id="207" w:name="_Toc35529531"/>
      <w:bookmarkStart w:id="208" w:name="_Toc35529622"/>
      <w:bookmarkStart w:id="209" w:name="_Toc51230292"/>
      <w:bookmarkStart w:id="210" w:name="_Toc93499941"/>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205"/>
      <w:bookmarkEnd w:id="206"/>
      <w:bookmarkEnd w:id="207"/>
      <w:bookmarkEnd w:id="208"/>
      <w:bookmarkEnd w:id="209"/>
      <w:bookmarkEnd w:id="210"/>
      <w:r w:rsidRPr="00A94455">
        <w:rPr>
          <w:rFonts w:hint="eastAsia"/>
        </w:rPr>
        <w:t xml:space="preserve"> </w:t>
      </w:r>
    </w:p>
    <w:p w14:paraId="45B03C54" w14:textId="32C2BC68" w:rsidR="0032635C" w:rsidRPr="00A94455" w:rsidRDefault="0032635C" w:rsidP="0032635C">
      <w:pPr>
        <w:pStyle w:val="Heading2"/>
        <w:keepNext w:val="0"/>
        <w:keepLines w:val="0"/>
        <w:suppressLineNumbers/>
        <w:suppressAutoHyphens/>
      </w:pPr>
      <w:bookmarkStart w:id="211" w:name="_Toc19696908"/>
      <w:bookmarkStart w:id="212" w:name="_Toc26876902"/>
      <w:bookmarkStart w:id="213" w:name="_Toc35529532"/>
      <w:bookmarkStart w:id="214" w:name="_Toc35529623"/>
      <w:bookmarkStart w:id="215" w:name="_Toc51230293"/>
      <w:bookmarkStart w:id="216" w:name="_Toc93499942"/>
      <w:r w:rsidRPr="00A94455">
        <w:t>4.4</w:t>
      </w:r>
      <w:r w:rsidRPr="00A94455">
        <w:tab/>
      </w:r>
      <w:r>
        <w:rPr>
          <w:lang w:eastAsia="zh-CN"/>
        </w:rPr>
        <w:t>MnF</w:t>
      </w:r>
      <w:r w:rsidRPr="00A94455">
        <w:t>-specific adaptations of basic vulnerability testing requirements and related test cases</w:t>
      </w:r>
      <w:bookmarkEnd w:id="211"/>
      <w:bookmarkEnd w:id="212"/>
      <w:bookmarkEnd w:id="213"/>
      <w:bookmarkEnd w:id="214"/>
      <w:bookmarkEnd w:id="215"/>
      <w:bookmarkEnd w:id="216"/>
    </w:p>
    <w:p w14:paraId="5CA5E6C2" w14:textId="25620585" w:rsidR="00080512" w:rsidRPr="004D3578" w:rsidRDefault="00080512" w:rsidP="0032635C">
      <w:pPr>
        <w:pStyle w:val="Heading1"/>
      </w:pPr>
      <w:bookmarkStart w:id="217" w:name="tsgNames"/>
      <w:bookmarkEnd w:id="217"/>
      <w:r w:rsidRPr="004D3578">
        <w:rPr>
          <w:i/>
        </w:rPr>
        <w:br w:type="page"/>
      </w:r>
      <w:bookmarkStart w:id="218" w:name="_Toc93499943"/>
      <w:r w:rsidRPr="004D3578">
        <w:lastRenderedPageBreak/>
        <w:t>Annex &lt;X&gt; (informative)</w:t>
      </w:r>
      <w:r w:rsidR="0032635C" w:rsidRPr="004D3578">
        <w:t xml:space="preserve">: </w:t>
      </w:r>
      <w:r w:rsidRPr="004D3578">
        <w:br/>
        <w:t>Change history</w:t>
      </w:r>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19" w:name="historyclause"/>
            <w:bookmarkEnd w:id="219"/>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457D0250"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14A1C" w14:textId="77777777" w:rsidR="005F128F" w:rsidRDefault="005F128F">
      <w:r>
        <w:separator/>
      </w:r>
    </w:p>
  </w:endnote>
  <w:endnote w:type="continuationSeparator" w:id="0">
    <w:p w14:paraId="5E40F9DF" w14:textId="77777777" w:rsidR="005F128F" w:rsidRDefault="005F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9E18D" w14:textId="77777777" w:rsidR="005F128F" w:rsidRDefault="005F128F">
      <w:r>
        <w:separator/>
      </w:r>
    </w:p>
  </w:footnote>
  <w:footnote w:type="continuationSeparator" w:id="0">
    <w:p w14:paraId="5441BE8F" w14:textId="77777777" w:rsidR="005F128F" w:rsidRDefault="005F1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F02">
      <w:rPr>
        <w:rFonts w:ascii="Arial" w:hAnsi="Arial" w:cs="Arial"/>
        <w:b/>
        <w:noProof/>
        <w:sz w:val="18"/>
        <w:szCs w:val="18"/>
      </w:rPr>
      <w:t>3GPP TS 33.526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F02">
      <w:rPr>
        <w:rFonts w:ascii="Arial" w:hAnsi="Arial" w:cs="Arial"/>
        <w:b/>
        <w:noProof/>
        <w:sz w:val="18"/>
        <w:szCs w:val="18"/>
      </w:rPr>
      <w:t>9</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F0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57C7"/>
    <w:rsid w:val="00080512"/>
    <w:rsid w:val="000C47C3"/>
    <w:rsid w:val="000D58AB"/>
    <w:rsid w:val="00133525"/>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7F02"/>
    <w:rsid w:val="008768CA"/>
    <w:rsid w:val="008C384C"/>
    <w:rsid w:val="008E2D68"/>
    <w:rsid w:val="008E6756"/>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6463"/>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4EBDA-DB17-44BE-99B1-F1F80F23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2022-02-07T09:24:00Z</dcterms:created>
  <dcterms:modified xsi:type="dcterms:W3CDTF">2022-02-07T09:24:00Z</dcterms:modified>
</cp:coreProperties>
</file>